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CHOPE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55363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5363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5363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(1419) Margery(q.v.), daughter of William Langham(q.v.).</w:t>
      </w:r>
    </w:p>
    <w:p w:rsidR="00A55363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21-124)</w:t>
      </w:r>
    </w:p>
    <w:p w:rsidR="00A55363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5363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5363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Apr.1419</w:t>
      </w:r>
      <w:r>
        <w:rPr>
          <w:rFonts w:ascii="Times New Roman" w:hAnsi="Times New Roman" w:cs="Times New Roman"/>
          <w:sz w:val="24"/>
          <w:szCs w:val="24"/>
        </w:rPr>
        <w:tab/>
        <w:t>They were married.  (ibid.)</w:t>
      </w:r>
    </w:p>
    <w:p w:rsidR="00A55363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5363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55363" w:rsidRPr="00A55363" w:rsidRDefault="00A55363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19 January 2016</w:t>
      </w:r>
      <w:bookmarkStart w:id="0" w:name="_GoBack"/>
      <w:bookmarkEnd w:id="0"/>
    </w:p>
    <w:sectPr w:rsidR="00A55363" w:rsidRPr="00A553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363" w:rsidRDefault="00A55363" w:rsidP="00564E3C">
      <w:pPr>
        <w:spacing w:after="0" w:line="240" w:lineRule="auto"/>
      </w:pPr>
      <w:r>
        <w:separator/>
      </w:r>
    </w:p>
  </w:endnote>
  <w:endnote w:type="continuationSeparator" w:id="0">
    <w:p w:rsidR="00A55363" w:rsidRDefault="00A5536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55363">
      <w:rPr>
        <w:rFonts w:ascii="Times New Roman" w:hAnsi="Times New Roman" w:cs="Times New Roman"/>
        <w:noProof/>
        <w:sz w:val="24"/>
        <w:szCs w:val="24"/>
      </w:rPr>
      <w:t>19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363" w:rsidRDefault="00A55363" w:rsidP="00564E3C">
      <w:pPr>
        <w:spacing w:after="0" w:line="240" w:lineRule="auto"/>
      </w:pPr>
      <w:r>
        <w:separator/>
      </w:r>
    </w:p>
  </w:footnote>
  <w:footnote w:type="continuationSeparator" w:id="0">
    <w:p w:rsidR="00A55363" w:rsidRDefault="00A5536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363"/>
    <w:rsid w:val="00372DC6"/>
    <w:rsid w:val="00564E3C"/>
    <w:rsid w:val="0064591D"/>
    <w:rsid w:val="00A5536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0051E"/>
  <w15:chartTrackingRefBased/>
  <w15:docId w15:val="{CDD07737-81E3-424F-8A4D-356C734F5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2016-01-19T22:12:00Z</dcterms:created>
  <dcterms:modified xsi:type="dcterms:W3CDTF">2016-01-19T22:14:00Z</dcterms:modified>
</cp:coreProperties>
</file>